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03422D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пер. Мирный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03422D">
        <w:rPr>
          <w:i/>
          <w:iCs/>
        </w:rPr>
        <w:t>От 0+0 до 0+170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03422D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3422D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3422D" w:rsidRDefault="0003422D" w:rsidP="0003422D">
            <w:pPr>
              <w:rPr>
                <w:rFonts w:ascii="Arial" w:hAnsi="Arial" w:cs="Arial"/>
                <w:b/>
                <w:szCs w:val="16"/>
              </w:rPr>
            </w:pPr>
            <w:r w:rsidRPr="0003422D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03422D" w:rsidP="0003422D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3422D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03422D" w:rsidRDefault="0003422D" w:rsidP="0003422D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03422D" w:rsidRDefault="0003422D" w:rsidP="0003422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пер. Мирный</w:t>
      </w:r>
    </w:p>
    <w:p w:rsidR="0003422D" w:rsidRDefault="0003422D" w:rsidP="0003422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0+170</w:t>
      </w:r>
    </w:p>
    <w:p w:rsidR="0003422D" w:rsidRDefault="0003422D" w:rsidP="0003422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03422D" w:rsidTr="0003422D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3422D" w:rsidTr="0003422D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03422D" w:rsidTr="00D9408F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03422D" w:rsidTr="00D9408F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</w:tr>
      <w:tr w:rsidR="0003422D" w:rsidTr="00D9408F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03422D" w:rsidTr="00D9408F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0+112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0+112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22D" w:rsidRDefault="0003422D" w:rsidP="00D940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75275E">
      <w:footerReference w:type="default" r:id="rId7"/>
      <w:footerReference w:type="first" r:id="rId8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896" w:rsidRDefault="000D1896" w:rsidP="0075275E">
      <w:r>
        <w:separator/>
      </w:r>
    </w:p>
  </w:endnote>
  <w:endnote w:type="continuationSeparator" w:id="1">
    <w:p w:rsidR="000D1896" w:rsidRDefault="000D1896" w:rsidP="0075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75E" w:rsidRDefault="0075275E" w:rsidP="0075275E">
    <w:pPr>
      <w:pStyle w:val="a8"/>
      <w:jc w:val="right"/>
    </w:pPr>
    <w:r>
      <w:t>76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75E" w:rsidRDefault="0075275E" w:rsidP="0075275E">
    <w:pPr>
      <w:pStyle w:val="a8"/>
      <w:jc w:val="right"/>
    </w:pPr>
    <w:r>
      <w:t>75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896" w:rsidRDefault="000D1896" w:rsidP="0075275E">
      <w:r>
        <w:separator/>
      </w:r>
    </w:p>
  </w:footnote>
  <w:footnote w:type="continuationSeparator" w:id="1">
    <w:p w:rsidR="000D1896" w:rsidRDefault="000D1896" w:rsidP="007527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22D"/>
    <w:rsid w:val="0003422D"/>
    <w:rsid w:val="000D1896"/>
    <w:rsid w:val="001842E0"/>
    <w:rsid w:val="00215347"/>
    <w:rsid w:val="0075275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03422D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03422D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752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5275E"/>
    <w:rPr>
      <w:sz w:val="24"/>
      <w:szCs w:val="24"/>
    </w:rPr>
  </w:style>
  <w:style w:type="paragraph" w:styleId="a8">
    <w:name w:val="footer"/>
    <w:basedOn w:val="a"/>
    <w:link w:val="a9"/>
    <w:rsid w:val="007527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527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54E09-3EB6-4B1E-B2F6-DF14C17A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3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1601-01-01T00:00:00Z</cp:lastPrinted>
  <dcterms:created xsi:type="dcterms:W3CDTF">2017-11-22T12:09:00Z</dcterms:created>
  <dcterms:modified xsi:type="dcterms:W3CDTF">2017-11-22T12:12:00Z</dcterms:modified>
</cp:coreProperties>
</file>